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25.04.2017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E04A52" w:rsidRPr="008978B2" w:rsidRDefault="00E04A52" w:rsidP="00240A0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E04A52" w:rsidRDefault="00E04A52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04A52" w:rsidRPr="008978B2" w:rsidRDefault="00E04A52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Default="00E04A52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04A52" w:rsidRPr="005C146B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5C146B">
        <w:rPr>
          <w:rFonts w:ascii="Comic Sans MS" w:hAnsi="Comic Sans MS"/>
          <w:sz w:val="20"/>
          <w:szCs w:val="20"/>
        </w:rPr>
        <w:t>HAMURLARDAN BÜYÜK VE KÜÇÜK TOP YAPALIM isimli etkinlik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E04A52" w:rsidRPr="008978B2" w:rsidRDefault="00E04A5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E04A52" w:rsidRPr="008978B2" w:rsidRDefault="00E04A5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</w:t>
      </w:r>
      <w:r>
        <w:rPr>
          <w:rFonts w:ascii="Comic Sans MS" w:hAnsi="Comic Sans MS"/>
          <w:b/>
          <w:sz w:val="20"/>
          <w:szCs w:val="20"/>
        </w:rPr>
        <w:t>irme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Default="00E04A52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04A52" w:rsidRPr="00240A0E" w:rsidRDefault="00E04A52" w:rsidP="00240A0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40A0E">
        <w:rPr>
          <w:rFonts w:ascii="Comic Sans MS" w:hAnsi="Comic Sans MS"/>
          <w:b/>
          <w:sz w:val="20"/>
          <w:szCs w:val="20"/>
        </w:rPr>
        <w:t>ETKİNLİK PLANI</w:t>
      </w:r>
    </w:p>
    <w:p w:rsidR="00E04A52" w:rsidRPr="00240A0E" w:rsidRDefault="00E04A52" w:rsidP="00240A0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HAMURLARDAN BÜYÜK VE KÜÇÜK TOP YAPALIM</w:t>
      </w:r>
    </w:p>
    <w:p w:rsidR="00E04A52" w:rsidRPr="00240A0E" w:rsidRDefault="00E04A52" w:rsidP="00240A0E">
      <w:pPr>
        <w:pStyle w:val="NoSpacing"/>
        <w:rPr>
          <w:rFonts w:ascii="Comic Sans MS" w:hAnsi="Comic Sans MS"/>
          <w:b/>
          <w:bCs/>
          <w:sz w:val="20"/>
          <w:szCs w:val="20"/>
        </w:rPr>
      </w:pPr>
      <w:r w:rsidRPr="00240A0E">
        <w:rPr>
          <w:rFonts w:ascii="Comic Sans MS" w:hAnsi="Comic Sans MS"/>
          <w:bCs/>
          <w:sz w:val="20"/>
          <w:szCs w:val="20"/>
        </w:rPr>
        <w:t xml:space="preserve">Etkinlik Türü      : </w:t>
      </w:r>
      <w:r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Sanat-Müzik-oyun bütünleştirilmiş etkinlik (büyük grup)</w:t>
      </w:r>
    </w:p>
    <w:p w:rsidR="00E04A52" w:rsidRPr="00240A0E" w:rsidRDefault="00E04A52" w:rsidP="00240A0E">
      <w:pPr>
        <w:pStyle w:val="NoSpacing"/>
        <w:rPr>
          <w:rFonts w:ascii="Comic Sans MS" w:hAnsi="Comic Sans MS"/>
          <w:bCs/>
          <w:sz w:val="20"/>
          <w:szCs w:val="20"/>
        </w:rPr>
      </w:pPr>
      <w:r w:rsidRPr="00240A0E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E04A52" w:rsidRPr="00240A0E" w:rsidRDefault="00E04A52" w:rsidP="00240A0E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2.65pt;width:297pt;height:14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E04A52" w:rsidRPr="00BF3EB4" w:rsidRDefault="00E04A52" w:rsidP="00BF3EB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E04A52" w:rsidRPr="00BF3EB4" w:rsidRDefault="00E04A52" w:rsidP="00240A0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</w:t>
                  </w:r>
                </w:p>
                <w:p w:rsidR="00E04A52" w:rsidRPr="00240A0E" w:rsidRDefault="00E04A52" w:rsidP="00240A0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E04A52" w:rsidRPr="00240A0E" w:rsidRDefault="00E04A52" w:rsidP="00240A0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Göstergeleri:Nesne/varlığın adını söyler.Nesne/varlığın rengini söyler.Nesne/varlığın büyüklüğünü söyler.</w:t>
                  </w:r>
                </w:p>
                <w:p w:rsidR="00E04A52" w:rsidRPr="00BF3EB4" w:rsidRDefault="00E04A52" w:rsidP="00240A0E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E04A52" w:rsidRPr="00240A0E" w:rsidRDefault="00E04A52" w:rsidP="00240A0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E04A52" w:rsidRDefault="00E04A52" w:rsidP="00240A0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Göstergeleri:Nesneleri sıkar.Malzemelere elleriyle şekil verir.Malzemelere araç kullanarak şekil verir.</w:t>
                  </w:r>
                </w:p>
                <w:p w:rsidR="00E04A52" w:rsidRPr="00240A0E" w:rsidRDefault="00E04A52" w:rsidP="00240A0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04A52" w:rsidRPr="001403E4" w:rsidRDefault="00E04A52" w:rsidP="001403E4">
                  <w:pPr>
                    <w:spacing w:line="24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04A52" w:rsidRPr="001403E4" w:rsidRDefault="00E04A52" w:rsidP="00BF51D2">
                  <w:pPr>
                    <w:pStyle w:val="AralkYok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04A52" w:rsidRPr="001403E4" w:rsidRDefault="00E04A52" w:rsidP="001403E4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 w:firstLine="606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E04A52" w:rsidRPr="001403E4" w:rsidRDefault="00E04A52" w:rsidP="00ED2B15">
                  <w:pPr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E04A52" w:rsidRPr="001403E4" w:rsidRDefault="00E04A52" w:rsidP="00DC688E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1.15pt;margin-top:2.65pt;width:438pt;height:44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E04A52" w:rsidRPr="00240A0E" w:rsidRDefault="00E04A52" w:rsidP="00240A0E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E04A52" w:rsidRPr="00240A0E" w:rsidRDefault="00E04A52" w:rsidP="00BF3EB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HAMURLARLA BÜYÜ-KÜÇÜK TOPLAR YAPALIM</w:t>
                  </w:r>
                </w:p>
                <w:p w:rsidR="00E04A52" w:rsidRPr="00240A0E" w:rsidRDefault="00E04A52" w:rsidP="00BF3EB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sanat etkinliği için çocukları masalara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yönlendirir. Oyun hamurları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dağıtı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lı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r. Bir  büyük bi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rde küçük hamur topu yapmaları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 xml:space="preserve"> iste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ni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amur kal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ıpları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dağıtı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lı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(kalıp, merdane, makarna vb.)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Çocuklara kalıpların kullanımı ile ilgili bilgiler verilir, nasıl kullanılacağı ve küçük kas kullanımını gerektiren hareketleri nasıl yapacakları ile ilgili onlara model olunur.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t>Çocukların yaptıkları büyük ve küçük figürlerle ilgili sorular sorularak kavramlara dikkatleri çekilir ve cevapları tek tek dinlenerek gözlemlerini anlatmaları sağlanır.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Belli bir süre hamurlarla oynamaları için çocuklar özgür bırakılır. </w:t>
                  </w:r>
                </w:p>
                <w:p w:rsidR="00E04A52" w:rsidRPr="00240A0E" w:rsidRDefault="00E04A52" w:rsidP="00BF3EB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“KOCAMAN TO</w:t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P”şarkısı öğretmen rehberliğin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de ritim aletleriile beraber söylenir.</w:t>
                  </w:r>
                </w:p>
                <w:p w:rsidR="00E04A52" w:rsidRDefault="00E04A52" w:rsidP="00BF3EB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Hop, hop, hop, hop, hop.</w:t>
                  </w:r>
                </w:p>
                <w:p w:rsidR="00E04A52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Ne kocaman top.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Ben vurdukça yükseliyor.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İki renkli benekli top.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Hop, hop, hop, hop, hop.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                                                     </w:t>
                  </w:r>
                  <w:r w:rsidRPr="00240A0E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Ne kocaman top.</w:t>
                  </w:r>
                </w:p>
                <w:p w:rsidR="00E04A52" w:rsidRPr="00240A0E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BÜYÜ BÜYÜ KÜÇÜK KÜÇÜL oyunu oynanır</w:t>
                  </w:r>
                </w:p>
                <w:p w:rsidR="00E04A52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 ayakta durur. Öğretmen, aşağıda sözleri söylerken, çocuklar bu sözlere göre devinimler yaparlar. 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Büyü büyü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Kollarını yukarıya kaldır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Daha çok kaldır, daha çok kaldır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Ayak parmaklarının ucuna bas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Daha çok yüksel, daha çok yüksel</w:t>
                  </w:r>
                </w:p>
                <w:p w:rsidR="00E04A52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Büyü büyü kocaman ol, büyü büyü kocaman ol…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………..  </w:t>
                  </w: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 xml:space="preserve">(Çocuklar en çok yükseldiklerinde, ara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        </w:t>
                  </w: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verme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den küçül küçül oyununa geçilir</w:t>
                  </w: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Küçül küçül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Kollarını indir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Çömelerek büzül</w:t>
                  </w:r>
                </w:p>
                <w:p w:rsidR="00E04A52" w:rsidRPr="00BF3EB4" w:rsidRDefault="00E04A52" w:rsidP="00BF3EB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Daha çok büzül, daha çok büzül</w:t>
                  </w:r>
                </w:p>
                <w:p w:rsidR="00E04A52" w:rsidRPr="001403E4" w:rsidRDefault="00E04A52" w:rsidP="00BF3EB4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BF3EB4">
                    <w:rPr>
                      <w:rFonts w:ascii="Comic Sans MS" w:hAnsi="Comic Sans MS"/>
                      <w:sz w:val="20"/>
                      <w:szCs w:val="20"/>
                    </w:rPr>
                    <w:t>Küçül küçül, minicik ol…</w:t>
                  </w:r>
                </w:p>
              </w:txbxContent>
            </v:textbox>
          </v:shape>
        </w:pict>
      </w:r>
    </w:p>
    <w:p w:rsidR="00E04A52" w:rsidRPr="00BB3A48" w:rsidRDefault="00E04A52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6.35pt;margin-top:304.95pt;width:300.7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E04A52" w:rsidRPr="00AE492A" w:rsidRDefault="00E04A52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E04A52" w:rsidRPr="007706DB" w:rsidRDefault="00E04A52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229.95pt;width:297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E04A52" w:rsidRDefault="00E04A52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142.45pt;width:297pt;height:70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E04A52" w:rsidRPr="004C043A" w:rsidRDefault="00E04A52" w:rsidP="004C043A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4C043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Oyun hamurları ve kalıplar</w:t>
                  </w:r>
                </w:p>
                <w:p w:rsidR="00E04A52" w:rsidRPr="004C043A" w:rsidRDefault="00E04A52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</w:p>
                <w:p w:rsidR="00E04A52" w:rsidRDefault="00E04A52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Büyük küçük</w:t>
                  </w:r>
                </w:p>
                <w:p w:rsidR="00E04A52" w:rsidRPr="00447DD7" w:rsidRDefault="00E04A52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04A52" w:rsidRPr="00436F22" w:rsidRDefault="00E04A52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E04A52" w:rsidRDefault="00E04A52" w:rsidP="00F8267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04A52" w:rsidRDefault="00E04A52" w:rsidP="00657B05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hamurlarımız ile neler yaptık?</w:t>
      </w:r>
    </w:p>
    <w:p w:rsidR="00E04A52" w:rsidRDefault="00E04A52" w:rsidP="00657B05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 top yapmak mı zordu, küçük top yapmak mı?</w:t>
      </w:r>
    </w:p>
    <w:p w:rsidR="00E04A52" w:rsidRDefault="00E04A52" w:rsidP="00657B05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Sizce büyük top mu daha yükseğe zıplar küçük top mu?</w:t>
      </w:r>
    </w:p>
    <w:p w:rsidR="00E04A52" w:rsidRPr="00AE492A" w:rsidRDefault="00E04A52" w:rsidP="00F8267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E492A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7</w:t>
      </w:r>
      <w:r w:rsidRPr="00AE492A">
        <w:rPr>
          <w:rFonts w:ascii="Comic Sans MS" w:hAnsi="Comic Sans MS"/>
          <w:sz w:val="20"/>
          <w:szCs w:val="20"/>
        </w:rPr>
        <w:t>.sayı/</w:t>
      </w:r>
      <w:r>
        <w:rPr>
          <w:rFonts w:ascii="Comic Sans MS" w:hAnsi="Comic Sans MS"/>
          <w:sz w:val="20"/>
          <w:szCs w:val="20"/>
        </w:rPr>
        <w:t xml:space="preserve"> 38.39.40</w:t>
      </w:r>
      <w:bookmarkStart w:id="0" w:name="_GoBack"/>
      <w:bookmarkEnd w:id="0"/>
      <w:r w:rsidRPr="00AE492A">
        <w:rPr>
          <w:rFonts w:ascii="Comic Sans MS" w:hAnsi="Comic Sans MS"/>
          <w:sz w:val="20"/>
          <w:szCs w:val="20"/>
        </w:rPr>
        <w:t>. sayfa yönerge doğrultusunda yapılır</w:t>
      </w:r>
      <w:r w:rsidRPr="00AE492A">
        <w:rPr>
          <w:rFonts w:ascii="Comic Sans MS" w:hAnsi="Comic Sans MS"/>
          <w:sz w:val="20"/>
          <w:szCs w:val="20"/>
        </w:rPr>
        <w:tab/>
      </w:r>
    </w:p>
    <w:p w:rsidR="00E04A52" w:rsidRPr="00890E89" w:rsidRDefault="00E04A52" w:rsidP="0014358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04A52" w:rsidRDefault="00E04A52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E04A52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A52" w:rsidRDefault="00E04A52" w:rsidP="00806A98">
      <w:pPr>
        <w:spacing w:after="0" w:line="240" w:lineRule="auto"/>
      </w:pPr>
      <w:r>
        <w:separator/>
      </w:r>
    </w:p>
  </w:endnote>
  <w:endnote w:type="continuationSeparator" w:id="0">
    <w:p w:rsidR="00E04A52" w:rsidRDefault="00E04A5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A52" w:rsidRDefault="00E04A52">
    <w:pPr>
      <w:pStyle w:val="Footer"/>
    </w:pPr>
  </w:p>
  <w:p w:rsidR="00E04A52" w:rsidRDefault="00E04A52">
    <w:pPr>
      <w:pStyle w:val="Footer"/>
    </w:pPr>
  </w:p>
  <w:p w:rsidR="00E04A52" w:rsidRDefault="00E04A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A52" w:rsidRDefault="00E04A52" w:rsidP="00806A98">
      <w:pPr>
        <w:spacing w:after="0" w:line="240" w:lineRule="auto"/>
      </w:pPr>
      <w:r>
        <w:separator/>
      </w:r>
    </w:p>
  </w:footnote>
  <w:footnote w:type="continuationSeparator" w:id="0">
    <w:p w:rsidR="00E04A52" w:rsidRDefault="00E04A5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4246D53"/>
    <w:multiLevelType w:val="hybridMultilevel"/>
    <w:tmpl w:val="AF9ED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6">
    <w:nsid w:val="6C4A2D51"/>
    <w:multiLevelType w:val="hybridMultilevel"/>
    <w:tmpl w:val="CF36E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32"/>
  </w:num>
  <w:num w:numId="4">
    <w:abstractNumId w:val="10"/>
  </w:num>
  <w:num w:numId="5">
    <w:abstractNumId w:val="28"/>
  </w:num>
  <w:num w:numId="6">
    <w:abstractNumId w:val="2"/>
  </w:num>
  <w:num w:numId="7">
    <w:abstractNumId w:val="25"/>
  </w:num>
  <w:num w:numId="8">
    <w:abstractNumId w:val="20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4"/>
  </w:num>
  <w:num w:numId="14">
    <w:abstractNumId w:val="31"/>
  </w:num>
  <w:num w:numId="15">
    <w:abstractNumId w:val="19"/>
  </w:num>
  <w:num w:numId="16">
    <w:abstractNumId w:val="14"/>
  </w:num>
  <w:num w:numId="17">
    <w:abstractNumId w:val="0"/>
  </w:num>
  <w:num w:numId="18">
    <w:abstractNumId w:val="27"/>
  </w:num>
  <w:num w:numId="19">
    <w:abstractNumId w:val="30"/>
  </w:num>
  <w:num w:numId="20">
    <w:abstractNumId w:val="6"/>
  </w:num>
  <w:num w:numId="21">
    <w:abstractNumId w:val="23"/>
  </w:num>
  <w:num w:numId="22">
    <w:abstractNumId w:val="11"/>
  </w:num>
  <w:num w:numId="23">
    <w:abstractNumId w:val="18"/>
  </w:num>
  <w:num w:numId="24">
    <w:abstractNumId w:val="21"/>
  </w:num>
  <w:num w:numId="25">
    <w:abstractNumId w:val="13"/>
  </w:num>
  <w:num w:numId="26">
    <w:abstractNumId w:val="29"/>
  </w:num>
  <w:num w:numId="27">
    <w:abstractNumId w:val="17"/>
  </w:num>
  <w:num w:numId="28">
    <w:abstractNumId w:val="1"/>
  </w:num>
  <w:num w:numId="29">
    <w:abstractNumId w:val="9"/>
  </w:num>
  <w:num w:numId="30">
    <w:abstractNumId w:val="16"/>
  </w:num>
  <w:num w:numId="31">
    <w:abstractNumId w:val="12"/>
  </w:num>
  <w:num w:numId="32">
    <w:abstractNumId w:val="15"/>
  </w:num>
  <w:num w:numId="33">
    <w:abstractNumId w:val="2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978"/>
    <w:rsid w:val="000306BF"/>
    <w:rsid w:val="000340B7"/>
    <w:rsid w:val="00045096"/>
    <w:rsid w:val="000614C2"/>
    <w:rsid w:val="000867DE"/>
    <w:rsid w:val="000E15AF"/>
    <w:rsid w:val="000F3B1A"/>
    <w:rsid w:val="00113F35"/>
    <w:rsid w:val="001403E4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32C4D"/>
    <w:rsid w:val="00240A0E"/>
    <w:rsid w:val="00260ACE"/>
    <w:rsid w:val="00285501"/>
    <w:rsid w:val="00295171"/>
    <w:rsid w:val="002A1BCC"/>
    <w:rsid w:val="002A58AB"/>
    <w:rsid w:val="002B5687"/>
    <w:rsid w:val="002C40DB"/>
    <w:rsid w:val="002F780C"/>
    <w:rsid w:val="0030759F"/>
    <w:rsid w:val="00312A11"/>
    <w:rsid w:val="00335174"/>
    <w:rsid w:val="0035183A"/>
    <w:rsid w:val="00353F07"/>
    <w:rsid w:val="00356CEB"/>
    <w:rsid w:val="00382F38"/>
    <w:rsid w:val="003A2AC5"/>
    <w:rsid w:val="003A4332"/>
    <w:rsid w:val="003B30BC"/>
    <w:rsid w:val="003C0F4A"/>
    <w:rsid w:val="003C2D3A"/>
    <w:rsid w:val="003E254C"/>
    <w:rsid w:val="003E66E2"/>
    <w:rsid w:val="00411C7A"/>
    <w:rsid w:val="00427D8D"/>
    <w:rsid w:val="00430623"/>
    <w:rsid w:val="00436F22"/>
    <w:rsid w:val="00445C4B"/>
    <w:rsid w:val="00446ED2"/>
    <w:rsid w:val="00447DD7"/>
    <w:rsid w:val="00455396"/>
    <w:rsid w:val="004714F3"/>
    <w:rsid w:val="0047554E"/>
    <w:rsid w:val="00497BC7"/>
    <w:rsid w:val="004C043A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146B"/>
    <w:rsid w:val="005C3EC7"/>
    <w:rsid w:val="005C5442"/>
    <w:rsid w:val="005D35FA"/>
    <w:rsid w:val="005D59D6"/>
    <w:rsid w:val="00606432"/>
    <w:rsid w:val="00606435"/>
    <w:rsid w:val="0062279E"/>
    <w:rsid w:val="0064489B"/>
    <w:rsid w:val="00657B05"/>
    <w:rsid w:val="006836CC"/>
    <w:rsid w:val="006D28C4"/>
    <w:rsid w:val="006D6401"/>
    <w:rsid w:val="006D6FD2"/>
    <w:rsid w:val="006E2F84"/>
    <w:rsid w:val="006F19A1"/>
    <w:rsid w:val="0072370E"/>
    <w:rsid w:val="00726050"/>
    <w:rsid w:val="0074239D"/>
    <w:rsid w:val="00764F63"/>
    <w:rsid w:val="007706DB"/>
    <w:rsid w:val="00780170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A7505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3102D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A482B"/>
    <w:rsid w:val="00BB3A48"/>
    <w:rsid w:val="00BC31BE"/>
    <w:rsid w:val="00BC6104"/>
    <w:rsid w:val="00BE067A"/>
    <w:rsid w:val="00BF3EB4"/>
    <w:rsid w:val="00BF51D2"/>
    <w:rsid w:val="00C110B3"/>
    <w:rsid w:val="00C3789F"/>
    <w:rsid w:val="00C45810"/>
    <w:rsid w:val="00C644FA"/>
    <w:rsid w:val="00C66B23"/>
    <w:rsid w:val="00C73752"/>
    <w:rsid w:val="00C903B4"/>
    <w:rsid w:val="00CA20A7"/>
    <w:rsid w:val="00CE6441"/>
    <w:rsid w:val="00CE6E6F"/>
    <w:rsid w:val="00D0320D"/>
    <w:rsid w:val="00D73AC4"/>
    <w:rsid w:val="00D94A26"/>
    <w:rsid w:val="00DB02D1"/>
    <w:rsid w:val="00DC688E"/>
    <w:rsid w:val="00DE1A56"/>
    <w:rsid w:val="00DF7DB9"/>
    <w:rsid w:val="00E04A52"/>
    <w:rsid w:val="00E1402F"/>
    <w:rsid w:val="00E31EA0"/>
    <w:rsid w:val="00E36E87"/>
    <w:rsid w:val="00E4402B"/>
    <w:rsid w:val="00E47557"/>
    <w:rsid w:val="00E614B8"/>
    <w:rsid w:val="00E823BB"/>
    <w:rsid w:val="00E8439E"/>
    <w:rsid w:val="00E9611D"/>
    <w:rsid w:val="00EB3321"/>
    <w:rsid w:val="00EC34F5"/>
    <w:rsid w:val="00EC6C15"/>
    <w:rsid w:val="00ED2B15"/>
    <w:rsid w:val="00ED34F9"/>
    <w:rsid w:val="00ED6BD1"/>
    <w:rsid w:val="00ED7DEF"/>
    <w:rsid w:val="00EE47F4"/>
    <w:rsid w:val="00EF1A06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6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168</Words>
  <Characters>961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2016-07-24T20:03:00Z</dcterms:created>
  <dcterms:modified xsi:type="dcterms:W3CDTF">2016-08-28T22:00:00Z</dcterms:modified>
</cp:coreProperties>
</file>